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9996E" w14:textId="4BB71D4C" w:rsidR="00BA00AB" w:rsidRDefault="004343C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BATHE</w:t>
      </w:r>
      <w:r>
        <w:rPr>
          <w:rFonts w:cs="Times New Roman"/>
          <w:szCs w:val="24"/>
        </w:rPr>
        <w:t xml:space="preserve">    (fl.1427)</w:t>
      </w:r>
    </w:p>
    <w:p w14:paraId="532BAFCF" w14:textId="5763D770" w:rsidR="004343C1" w:rsidRDefault="004343C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Wanstrow, Somerset.</w:t>
      </w:r>
    </w:p>
    <w:p w14:paraId="1699DB05" w14:textId="77777777" w:rsidR="004343C1" w:rsidRDefault="004343C1" w:rsidP="009139A6">
      <w:pPr>
        <w:pStyle w:val="NoSpacing"/>
        <w:rPr>
          <w:rFonts w:cs="Times New Roman"/>
          <w:szCs w:val="24"/>
        </w:rPr>
      </w:pPr>
    </w:p>
    <w:p w14:paraId="2ACA8EED" w14:textId="77777777" w:rsidR="004343C1" w:rsidRDefault="004343C1" w:rsidP="009139A6">
      <w:pPr>
        <w:pStyle w:val="NoSpacing"/>
        <w:rPr>
          <w:rFonts w:cs="Times New Roman"/>
          <w:szCs w:val="24"/>
        </w:rPr>
      </w:pPr>
    </w:p>
    <w:p w14:paraId="3BF7D7D2" w14:textId="4D213023" w:rsidR="004343C1" w:rsidRDefault="004343C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1427</w:t>
      </w:r>
      <w:r>
        <w:rPr>
          <w:rFonts w:cs="Times New Roman"/>
          <w:szCs w:val="24"/>
        </w:rPr>
        <w:tab/>
        <w:t>He made his Will.</w:t>
      </w:r>
    </w:p>
    <w:p w14:paraId="7DF1D635" w14:textId="7ACF5885" w:rsidR="004343C1" w:rsidRDefault="004343C1" w:rsidP="004343C1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(“Calendar of Lambeth Wills” from “The Genealogist” ed. H.W.Forsyth Harwood, volume XXXIV pub. George Bell and sons, 1918, p.5</w:t>
      </w:r>
      <w:r>
        <w:rPr>
          <w:rFonts w:cs="Times New Roman"/>
          <w:szCs w:val="24"/>
        </w:rPr>
        <w:t>9)</w:t>
      </w:r>
    </w:p>
    <w:p w14:paraId="02A808A3" w14:textId="77777777" w:rsidR="004343C1" w:rsidRDefault="004343C1" w:rsidP="004343C1">
      <w:pPr>
        <w:pStyle w:val="NoSpacing"/>
        <w:rPr>
          <w:rFonts w:cs="Times New Roman"/>
          <w:szCs w:val="24"/>
        </w:rPr>
      </w:pPr>
    </w:p>
    <w:p w14:paraId="1446167B" w14:textId="77777777" w:rsidR="004343C1" w:rsidRDefault="004343C1" w:rsidP="004343C1">
      <w:pPr>
        <w:pStyle w:val="NoSpacing"/>
        <w:rPr>
          <w:rFonts w:cs="Times New Roman"/>
          <w:szCs w:val="24"/>
        </w:rPr>
      </w:pPr>
    </w:p>
    <w:p w14:paraId="294E481A" w14:textId="4ACB4C82" w:rsidR="004343C1" w:rsidRPr="004343C1" w:rsidRDefault="004343C1" w:rsidP="004343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October 2023</w:t>
      </w:r>
    </w:p>
    <w:sectPr w:rsidR="004343C1" w:rsidRPr="004343C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CDA0F" w14:textId="77777777" w:rsidR="004343C1" w:rsidRDefault="004343C1" w:rsidP="009139A6">
      <w:r>
        <w:separator/>
      </w:r>
    </w:p>
  </w:endnote>
  <w:endnote w:type="continuationSeparator" w:id="0">
    <w:p w14:paraId="792062A3" w14:textId="77777777" w:rsidR="004343C1" w:rsidRDefault="004343C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4B2E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8220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BFAB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FBA79" w14:textId="77777777" w:rsidR="004343C1" w:rsidRDefault="004343C1" w:rsidP="009139A6">
      <w:r>
        <w:separator/>
      </w:r>
    </w:p>
  </w:footnote>
  <w:footnote w:type="continuationSeparator" w:id="0">
    <w:p w14:paraId="4EF7755A" w14:textId="77777777" w:rsidR="004343C1" w:rsidRDefault="004343C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06BD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A58D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CEAD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3C1"/>
    <w:rsid w:val="000666E0"/>
    <w:rsid w:val="002510B7"/>
    <w:rsid w:val="004343C1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5FC39"/>
  <w15:chartTrackingRefBased/>
  <w15:docId w15:val="{0AE1C541-DA1A-4B94-9D5C-12E35506F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2023-10-11T16:28:00Z</dcterms:created>
  <dcterms:modified xsi:type="dcterms:W3CDTF">2023-10-11T16:29:00Z</dcterms:modified>
</cp:coreProperties>
</file>